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8_20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ita Maikammer - WDVS, Putz- und Stuckateu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leist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